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4F01ED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424" w:history="1">
        <w:r w:rsidR="004F01ED" w:rsidRPr="001307BF">
          <w:rPr>
            <w:rStyle w:val="aa"/>
          </w:rPr>
          <w:t>HH3C-IFQOS2-MIB</w:t>
        </w:r>
        <w:r w:rsidR="004F01ED">
          <w:rPr>
            <w:webHidden/>
          </w:rPr>
          <w:tab/>
        </w:r>
        <w:r w:rsidR="004F01ED">
          <w:rPr>
            <w:webHidden/>
          </w:rPr>
          <w:fldChar w:fldCharType="begin"/>
        </w:r>
        <w:r w:rsidR="004F01ED">
          <w:rPr>
            <w:webHidden/>
          </w:rPr>
          <w:instrText xml:space="preserve"> PAGEREF _Toc94098424 \h </w:instrText>
        </w:r>
        <w:r w:rsidR="004F01ED">
          <w:rPr>
            <w:webHidden/>
          </w:rPr>
        </w:r>
        <w:r w:rsidR="004F01ED">
          <w:rPr>
            <w:webHidden/>
          </w:rPr>
          <w:fldChar w:fldCharType="separate"/>
        </w:r>
        <w:r w:rsidR="004F01ED">
          <w:rPr>
            <w:webHidden/>
          </w:rPr>
          <w:t>2</w:t>
        </w:r>
        <w:r w:rsidR="004F01ED">
          <w:rPr>
            <w:webHidden/>
          </w:rPr>
          <w:fldChar w:fldCharType="end"/>
        </w:r>
      </w:hyperlink>
    </w:p>
    <w:p w:rsidR="004F01ED" w:rsidRDefault="004F01E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25" w:history="1">
        <w:r w:rsidRPr="001307BF">
          <w:rPr>
            <w:rStyle w:val="aa"/>
            <w:rFonts w:eastAsia="charset0MS Sans Serif"/>
          </w:rPr>
          <w:t>hh3cIfQoSQSModeTable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F01ED" w:rsidRDefault="004F01E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26" w:history="1">
        <w:r w:rsidRPr="001307BF">
          <w:rPr>
            <w:rStyle w:val="aa"/>
            <w:rFonts w:eastAsia="charset0MS Sans Serif"/>
          </w:rPr>
          <w:t>hh3cIfQoSQSWeightTable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4F01ED" w:rsidRDefault="004F01E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27" w:history="1">
        <w:r w:rsidRPr="001307BF">
          <w:rPr>
            <w:rStyle w:val="aa"/>
            <w:rFonts w:eastAsia="charset0MS Sans Serif"/>
          </w:rPr>
          <w:t>hh3cIfQoSHardwareQueueRunInfoTable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4F01ED" w:rsidRDefault="004F01E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28" w:history="1">
        <w:r w:rsidRPr="001307BF">
          <w:rPr>
            <w:rStyle w:val="aa"/>
            <w:rFonts w:eastAsia="charset0MS Sans Serif"/>
          </w:rPr>
          <w:t>hh3cIfQoSLRConfigTable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F01ED" w:rsidRDefault="004F01E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29" w:history="1">
        <w:r w:rsidRPr="001307BF">
          <w:rPr>
            <w:rStyle w:val="aa"/>
            <w:rFonts w:eastAsia="charset0MS Sans Serif"/>
          </w:rPr>
          <w:t>hh3cIfQoSPortPriorityTable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F01ED" w:rsidRDefault="004F01E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30" w:history="1">
        <w:r w:rsidRPr="001307BF">
          <w:rPr>
            <w:rStyle w:val="aa"/>
            <w:rFonts w:eastAsia="charset0MS Sans Serif"/>
          </w:rPr>
          <w:t>hh3cIfQoSPortPirorityTrustTable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F01ED" w:rsidRDefault="004F01E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31" w:history="1">
        <w:r w:rsidRPr="001307BF">
          <w:rPr>
            <w:rStyle w:val="aa"/>
            <w:rFonts w:eastAsia="charset0MS Sans Serif"/>
          </w:rPr>
          <w:t>hh3cIfQoSPrePriMapTable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053C10" w:rsidRPr="00053C10" w:rsidRDefault="00053C10" w:rsidP="00053C10">
      <w:pPr>
        <w:pStyle w:val="1"/>
        <w:tabs>
          <w:tab w:val="num" w:pos="432"/>
        </w:tabs>
        <w:ind w:left="432" w:hanging="432"/>
        <w:jc w:val="both"/>
      </w:pPr>
      <w:bookmarkStart w:id="1" w:name="_Toc325048864"/>
      <w:bookmarkStart w:id="2" w:name="_Toc397419304"/>
      <w:bookmarkStart w:id="3" w:name="_Toc94098424"/>
      <w:r w:rsidRPr="00053C10">
        <w:lastRenderedPageBreak/>
        <w:t>HH3C-IFQOS2-MIB</w:t>
      </w:r>
      <w:bookmarkEnd w:id="1"/>
      <w:bookmarkEnd w:id="2"/>
      <w:bookmarkEnd w:id="3"/>
    </w:p>
    <w:p w:rsidR="00053C10" w:rsidRPr="00053C10" w:rsidRDefault="00053C10" w:rsidP="00053C1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4" w:name="_Toc148956051"/>
      <w:bookmarkStart w:id="5" w:name="_Toc138559097"/>
      <w:bookmarkStart w:id="6" w:name="_Toc320126280"/>
      <w:bookmarkStart w:id="7" w:name="_Toc325048867"/>
      <w:bookmarkStart w:id="8" w:name="_Toc397419305"/>
      <w:bookmarkStart w:id="9" w:name="_Toc320126278"/>
      <w:bookmarkStart w:id="10" w:name="_Toc325048865"/>
      <w:bookmarkStart w:id="11" w:name="_Toc341358368"/>
      <w:bookmarkStart w:id="12" w:name="_Toc94098425"/>
      <w:r w:rsidRPr="00053C10">
        <w:rPr>
          <w:rFonts w:eastAsia="charset0MS Sans Serif"/>
        </w:rPr>
        <w:t>hh3cIfQoSQSModeTable</w:t>
      </w:r>
      <w:bookmarkEnd w:id="4"/>
      <w:bookmarkEnd w:id="5"/>
      <w:bookmarkEnd w:id="6"/>
      <w:bookmarkEnd w:id="7"/>
      <w:bookmarkEnd w:id="8"/>
      <w:bookmarkEnd w:id="12"/>
    </w:p>
    <w:p w:rsidR="00053C10" w:rsidRPr="00C56D55" w:rsidRDefault="00053C10" w:rsidP="00053C10">
      <w:r>
        <w:t>OID of this table is: 1.3.6.1.4.1.25506.2.65.1.1.1.1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53C10" w:rsidRPr="00DC1FF6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Description</w:t>
            </w:r>
          </w:p>
        </w:tc>
      </w:tr>
      <w:tr w:rsidR="00053C10" w:rsidRPr="00DC1FF6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 xml:space="preserve">hh3cIfQoSQSMode (1.3.6.1.4.1.25506.2.65.1.1.1.1.1.1)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53C10" w:rsidRPr="0065734A" w:rsidRDefault="00053C10" w:rsidP="005A27FC">
            <w:pPr>
              <w:pStyle w:val="TableText"/>
              <w:kinsoku w:val="0"/>
              <w:textAlignment w:val="top"/>
            </w:pPr>
            <w:r w:rsidRPr="0065734A">
              <w:t>Only suppor</w:t>
            </w:r>
            <w:r w:rsidRPr="0065734A">
              <w:rPr>
                <w:rFonts w:hint="eastAsia"/>
              </w:rPr>
              <w:t>t sp(1)</w:t>
            </w:r>
            <w:r w:rsidRPr="0065734A">
              <w:t>,</w:t>
            </w:r>
            <w:r w:rsidRPr="0065734A">
              <w:rPr>
                <w:rFonts w:hint="eastAsia"/>
              </w:rPr>
              <w:t>wrr(5),hh3cfq(6),</w:t>
            </w:r>
          </w:p>
          <w:p w:rsidR="00053C10" w:rsidRPr="0065734A" w:rsidRDefault="00053C10" w:rsidP="005A27FC">
            <w:pPr>
              <w:pStyle w:val="TableText"/>
              <w:kinsoku w:val="0"/>
              <w:textAlignment w:val="top"/>
            </w:pPr>
            <w:r w:rsidRPr="0065734A">
              <w:t xml:space="preserve">byteCountWrr(8) </w:t>
            </w:r>
            <w:r w:rsidRPr="0065734A">
              <w:rPr>
                <w:rFonts w:hint="eastAsia"/>
              </w:rPr>
              <w:t xml:space="preserve">and </w:t>
            </w:r>
            <w:r w:rsidRPr="0065734A">
              <w:t>byteCountWfq(9).</w:t>
            </w:r>
          </w:p>
        </w:tc>
      </w:tr>
    </w:tbl>
    <w:p w:rsidR="00053C10" w:rsidRPr="009540D9" w:rsidRDefault="00053C10" w:rsidP="00053C10">
      <w:pPr>
        <w:spacing w:before="156" w:after="156"/>
        <w:ind w:left="420"/>
        <w:rPr>
          <w:rFonts w:ascii="Helvetica" w:hAnsi="Helvetica" w:cs="Helvetica"/>
        </w:rPr>
      </w:pPr>
    </w:p>
    <w:p w:rsidR="00053C10" w:rsidRPr="007055A9" w:rsidRDefault="00053C10" w:rsidP="00053C1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13" w:name="_Toc148956052"/>
      <w:bookmarkStart w:id="14" w:name="_Toc138559098"/>
      <w:bookmarkStart w:id="15" w:name="_Toc320126281"/>
      <w:bookmarkStart w:id="16" w:name="_Toc325048868"/>
      <w:bookmarkStart w:id="17" w:name="_Toc397419306"/>
      <w:bookmarkStart w:id="18" w:name="_Toc94098426"/>
      <w:r w:rsidRPr="007055A9">
        <w:rPr>
          <w:rFonts w:eastAsia="charset0MS Sans Serif"/>
        </w:rPr>
        <w:t>hh3cIfQoSQSWeightTable</w:t>
      </w:r>
      <w:bookmarkEnd w:id="13"/>
      <w:bookmarkEnd w:id="14"/>
      <w:bookmarkEnd w:id="15"/>
      <w:bookmarkEnd w:id="16"/>
      <w:bookmarkEnd w:id="17"/>
      <w:bookmarkEnd w:id="18"/>
    </w:p>
    <w:p w:rsidR="00053C10" w:rsidRPr="007055A9" w:rsidRDefault="00053C10" w:rsidP="00053C10">
      <w:r w:rsidRPr="007055A9">
        <w:t>OID of this table is: 1.3.6.1.4.1.25506.2.65.1.1.1.2</w:t>
      </w:r>
    </w:p>
    <w:p w:rsidR="00053C10" w:rsidRPr="007055A9" w:rsidRDefault="00053C10" w:rsidP="00053C10">
      <w:pPr>
        <w:spacing w:before="156" w:after="156"/>
        <w:ind w:left="420"/>
        <w:rPr>
          <w:rFonts w:ascii="Helvetica" w:eastAsia="charset0MS Sans Serif" w:hAnsi="Helvetica" w:cs="Helvetica"/>
        </w:rPr>
      </w:pPr>
      <w:r w:rsidRPr="007055A9">
        <w:rPr>
          <w:rFonts w:ascii="Helvetica" w:eastAsia="charset0MS Sans Serif" w:hAnsi="Helvetica" w:cs="Helvetica"/>
        </w:rPr>
        <w:t xml:space="preserve">The set operation of this table only supports multiple variable bindings. </w:t>
      </w:r>
    </w:p>
    <w:p w:rsidR="00053C10" w:rsidRPr="007055A9" w:rsidRDefault="00053C10" w:rsidP="00053C10">
      <w:pPr>
        <w:spacing w:before="156" w:after="156"/>
        <w:ind w:left="420"/>
        <w:rPr>
          <w:rFonts w:ascii="Helvetica" w:eastAsia="charset0MS Sans Serif" w:hAnsi="Helvetica" w:cs="Helvetica"/>
        </w:rPr>
      </w:pPr>
      <w:r w:rsidRPr="007055A9">
        <w:rPr>
          <w:rFonts w:ascii="Helvetica" w:eastAsia="charset0MS Sans Serif" w:hAnsi="Helvetica" w:cs="Helvetica"/>
        </w:rPr>
        <w:t>If the system supports hh3cIfQoSQueueGroupType, variables that must be bound in a set operation include hh3cIfQoSQueueGroupType, or hh3cIfQoSQueueGroupType must not be bound in the set operation.</w:t>
      </w:r>
    </w:p>
    <w:p w:rsidR="00053C10" w:rsidRPr="007055A9" w:rsidRDefault="00053C10" w:rsidP="00053C10">
      <w:pPr>
        <w:spacing w:before="156" w:after="156"/>
        <w:ind w:left="420"/>
        <w:rPr>
          <w:rFonts w:ascii="Helvetica" w:eastAsia="charset0MS Sans Serif" w:hAnsi="Helvetica" w:cs="Helvetica"/>
        </w:rPr>
      </w:pPr>
      <w:r w:rsidRPr="007055A9">
        <w:rPr>
          <w:rFonts w:ascii="Helvetica" w:eastAsia="charset0MS Sans Serif" w:hAnsi="Helvetica" w:cs="Helvetica"/>
        </w:rPr>
        <w:t>If the hh3cIfQoSQueueGroupType is group0(1), hh3cIfQoSQSType and hh3cIfQoSQSValue must not be bound in the set operation.</w:t>
      </w:r>
    </w:p>
    <w:p w:rsidR="00053C10" w:rsidRPr="007055A9" w:rsidRDefault="00053C10" w:rsidP="00053C10">
      <w:pPr>
        <w:spacing w:before="156" w:after="156"/>
        <w:ind w:left="420"/>
        <w:rPr>
          <w:rFonts w:ascii="Helvetica" w:eastAsia="charset0MS Sans Serif" w:hAnsi="Helvetica" w:cs="Helvetica"/>
        </w:rPr>
      </w:pPr>
      <w:r w:rsidRPr="007055A9">
        <w:rPr>
          <w:rFonts w:ascii="Helvetica" w:eastAsia="charset0MS Sans Serif" w:hAnsi="Helvetica" w:cs="Helvetica"/>
        </w:rPr>
        <w:t>If the hh3cIfQoSQueueGroupType is group1(2) or group2(3), hh3cIfQoSQSType and hh3cIfQoSQSValue must be bound in the set operation.</w:t>
      </w:r>
    </w:p>
    <w:p w:rsidR="00053C10" w:rsidRDefault="00053C10" w:rsidP="00053C10">
      <w:pPr>
        <w:spacing w:before="156" w:after="156"/>
        <w:ind w:left="420"/>
        <w:rPr>
          <w:rFonts w:ascii="Helvetica" w:hAnsi="Helvetica" w:cs="Helvetica"/>
        </w:rPr>
      </w:pPr>
      <w:r w:rsidRPr="007055A9">
        <w:rPr>
          <w:rFonts w:ascii="Helvetica" w:eastAsia="charset0MS Sans Serif" w:hAnsi="Helvetica" w:cs="Helvetica"/>
        </w:rPr>
        <w:t xml:space="preserve">If the system does not support hh3cIfQoSQueueGroupType, hh3cIfQoSQueueGroupType must not be bound in the set operation. And variables that must be bound in the set operation include hh3cIfQoSQSType and hh3cIfQoSQSValue. </w:t>
      </w:r>
    </w:p>
    <w:p w:rsidR="00053C10" w:rsidRDefault="00053C10" w:rsidP="00053C10">
      <w:pPr>
        <w:tabs>
          <w:tab w:val="left" w:pos="1806"/>
          <w:tab w:val="left" w:pos="2257"/>
          <w:tab w:val="left" w:pos="2709"/>
        </w:tabs>
      </w:pPr>
      <w:r>
        <w:rPr>
          <w:rFonts w:ascii="Helvetica" w:hAnsi="Helvetica" w:cs="Helvetica"/>
        </w:rPr>
        <w:t>I</w:t>
      </w:r>
      <w:r>
        <w:rPr>
          <w:rFonts w:ascii="Helvetica" w:hAnsi="Helvetica" w:cs="Helvetica" w:hint="eastAsia"/>
        </w:rPr>
        <w:t xml:space="preserve">f the </w:t>
      </w:r>
      <w:r w:rsidRPr="00DC1FF6">
        <w:t>hh3cIfQoSQS</w:t>
      </w:r>
      <w:r w:rsidRPr="00C600E5">
        <w:t>MinBandwidth</w:t>
      </w:r>
      <w:r>
        <w:rPr>
          <w:rFonts w:hint="eastAsia"/>
        </w:rPr>
        <w:t xml:space="preserve"> is set, the </w:t>
      </w:r>
      <w:r w:rsidRPr="00DC1FF6">
        <w:t>hh3cIfQoSQSMode</w:t>
      </w:r>
      <w:r>
        <w:rPr>
          <w:rFonts w:hint="eastAsia"/>
        </w:rPr>
        <w:t xml:space="preserve"> must be wfq mode.</w:t>
      </w:r>
    </w:p>
    <w:p w:rsidR="00053C10" w:rsidRPr="00240C1C" w:rsidRDefault="00053C10" w:rsidP="00053C10">
      <w:pPr>
        <w:tabs>
          <w:tab w:val="left" w:pos="1806"/>
          <w:tab w:val="left" w:pos="2257"/>
          <w:tab w:val="left" w:pos="2709"/>
        </w:tabs>
        <w:ind w:firstLine="360"/>
        <w:rPr>
          <w:rFonts w:ascii="charset0Courier" w:hAnsi="charset0Courier" w:cs="charset0Courier"/>
          <w:sz w:val="18"/>
          <w:szCs w:val="1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53C10" w:rsidRPr="00DC1FF6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Description</w:t>
            </w:r>
          </w:p>
        </w:tc>
      </w:tr>
      <w:tr w:rsidR="00053C10" w:rsidRPr="00DC1FF6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 xml:space="preserve">hh3cIfQoSQueueID (1.3.6.1.4.1.25506.2.65.1.1.1.2.1.1)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Range from 0 to 7.</w:t>
            </w:r>
          </w:p>
        </w:tc>
      </w:tr>
      <w:tr w:rsidR="00053C10" w:rsidRPr="00DC1FF6" w:rsidTr="005A27FC">
        <w:tc>
          <w:tcPr>
            <w:tcW w:w="3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 xml:space="preserve">hh3cIfQoSQueueGroupType (1.3.6.1.4.1.25506.2.65.1.1.1.2.1.2) </w:t>
            </w:r>
          </w:p>
        </w:tc>
        <w:tc>
          <w:tcPr>
            <w:tcW w:w="144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053C10" w:rsidRPr="0065734A" w:rsidRDefault="00053C10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S</w:t>
            </w:r>
            <w:r w:rsidRPr="004C74DD">
              <w:t>upport group0(1)</w:t>
            </w:r>
            <w:r>
              <w:rPr>
                <w:rFonts w:hint="eastAsia"/>
              </w:rPr>
              <w:t>,</w:t>
            </w:r>
            <w:r w:rsidRPr="004C74DD">
              <w:t xml:space="preserve"> group1(2)</w:t>
            </w:r>
            <w:r>
              <w:rPr>
                <w:rFonts w:hint="eastAsia"/>
              </w:rPr>
              <w:t xml:space="preserve"> </w:t>
            </w:r>
            <w:r w:rsidRPr="004C74DD">
              <w:rPr>
                <w:rFonts w:hint="eastAsia"/>
              </w:rPr>
              <w:t>and</w:t>
            </w:r>
            <w:r w:rsidRPr="008D68AD">
              <w:t xml:space="preserve"> group2(3</w:t>
            </w:r>
            <w:r w:rsidRPr="008D68AD">
              <w:rPr>
                <w:rFonts w:hint="eastAsia"/>
              </w:rPr>
              <w:t>)</w:t>
            </w:r>
            <w:r w:rsidRPr="004C74DD">
              <w:rPr>
                <w:rFonts w:hint="eastAsia"/>
              </w:rPr>
              <w:t>.</w:t>
            </w:r>
          </w:p>
        </w:tc>
      </w:tr>
      <w:tr w:rsidR="00053C10" w:rsidRPr="00DC1FF6" w:rsidTr="005A27FC">
        <w:tc>
          <w:tcPr>
            <w:tcW w:w="3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 xml:space="preserve">hh3cIfQoSQSType (1.3.6.1.4.1.25506.2.65.1.1.1.2.1.3) </w:t>
            </w:r>
          </w:p>
        </w:tc>
        <w:tc>
          <w:tcPr>
            <w:tcW w:w="144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As per MIB</w:t>
            </w:r>
            <w:r w:rsidRPr="00DC1FF6" w:rsidDel="00C600E5">
              <w:t xml:space="preserve"> </w:t>
            </w:r>
          </w:p>
        </w:tc>
      </w:tr>
      <w:tr w:rsidR="00053C10" w:rsidRPr="00DC1FF6" w:rsidTr="005A27FC">
        <w:tc>
          <w:tcPr>
            <w:tcW w:w="3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 xml:space="preserve">hh3cIfQoSQSValue (1.3.6.1.4.1.25506.2.65.1.1.1.2.1.4) </w:t>
            </w:r>
          </w:p>
        </w:tc>
        <w:tc>
          <w:tcPr>
            <w:tcW w:w="144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Range from 1 to 15.</w:t>
            </w:r>
          </w:p>
        </w:tc>
      </w:tr>
      <w:tr w:rsidR="00053C10" w:rsidRPr="00DC1FF6" w:rsidTr="005A27FC">
        <w:tc>
          <w:tcPr>
            <w:tcW w:w="3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 xml:space="preserve">hh3cIfQoSQSMaxDelay (1.3.6.1.4.1.25506.2.65.1.1.1.2.1.5) </w:t>
            </w:r>
          </w:p>
        </w:tc>
        <w:tc>
          <w:tcPr>
            <w:tcW w:w="144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Not supported. The value is always 9.</w:t>
            </w:r>
          </w:p>
        </w:tc>
      </w:tr>
      <w:tr w:rsidR="00053C10" w:rsidRPr="00DC1FF6" w:rsidTr="005A27FC">
        <w:tc>
          <w:tcPr>
            <w:tcW w:w="3000" w:type="dxa"/>
            <w:shd w:val="clear" w:color="auto" w:fill="auto"/>
          </w:tcPr>
          <w:p w:rsidR="00053C10" w:rsidRPr="0065734A" w:rsidRDefault="00053C10" w:rsidP="005A27FC">
            <w:pPr>
              <w:pStyle w:val="TableText"/>
              <w:kinsoku w:val="0"/>
              <w:textAlignment w:val="top"/>
            </w:pPr>
            <w:r w:rsidRPr="0065734A">
              <w:t>hh3cIfQoSQSMinBandwidth</w:t>
            </w:r>
          </w:p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(1.</w:t>
            </w:r>
            <w:r>
              <w:t>3.6.1.4.1.25506.2.65.1.1.1.2.1.</w:t>
            </w:r>
            <w:r>
              <w:rPr>
                <w:rFonts w:hint="eastAsia"/>
              </w:rPr>
              <w:t>6</w:t>
            </w:r>
            <w:r w:rsidRPr="00DC1FF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Range from 8 to 1000000 for </w:t>
            </w:r>
            <w:r w:rsidRPr="005C0ABF">
              <w:t>GigabitEthernet</w:t>
            </w:r>
            <w:r>
              <w:rPr>
                <w:rFonts w:hint="eastAsia"/>
              </w:rPr>
              <w:t xml:space="preserve">. Range from 8 to 10000000 for </w:t>
            </w:r>
            <w:r w:rsidRPr="00162077">
              <w:lastRenderedPageBreak/>
              <w:t>Ten-</w:t>
            </w:r>
            <w:r w:rsidRPr="005C0ABF">
              <w:t>GigabitEthernet</w:t>
            </w:r>
            <w:r>
              <w:rPr>
                <w:rFonts w:hint="eastAsia"/>
              </w:rPr>
              <w:t>.</w:t>
            </w:r>
          </w:p>
        </w:tc>
      </w:tr>
    </w:tbl>
    <w:p w:rsidR="00053C10" w:rsidRDefault="00053C10" w:rsidP="00053C10">
      <w:pPr>
        <w:pStyle w:val="Just0"/>
        <w:spacing w:before="156" w:after="156"/>
        <w:ind w:left="420"/>
        <w:rPr>
          <w:rFonts w:ascii="Helvetica" w:hAnsi="Helvetica" w:cs="Helvetica"/>
          <w:sz w:val="21"/>
          <w:lang w:val="en-US" w:eastAsia="zh-CN"/>
        </w:rPr>
      </w:pPr>
    </w:p>
    <w:p w:rsidR="00053C10" w:rsidRPr="0053521B" w:rsidRDefault="00053C10" w:rsidP="00053C1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19" w:name="_Toc381172961"/>
      <w:bookmarkStart w:id="20" w:name="_Toc397419307"/>
      <w:bookmarkStart w:id="21" w:name="_Toc94098427"/>
      <w:r w:rsidRPr="0053521B">
        <w:rPr>
          <w:rFonts w:eastAsia="charset0MS Sans Serif"/>
        </w:rPr>
        <w:t>hh3cIfQoSHardwareQueueRunInfoTable</w:t>
      </w:r>
      <w:bookmarkEnd w:id="19"/>
      <w:bookmarkEnd w:id="20"/>
      <w:bookmarkEnd w:id="21"/>
    </w:p>
    <w:p w:rsidR="00053C10" w:rsidRPr="0053521B" w:rsidRDefault="00053C10" w:rsidP="00053C10">
      <w:r w:rsidRPr="0053521B">
        <w:t>OID of this table is:</w:t>
      </w:r>
      <w:r w:rsidRPr="0053521B">
        <w:rPr>
          <w:rFonts w:hint="eastAsia"/>
        </w:rPr>
        <w:t xml:space="preserve"> </w:t>
      </w:r>
      <w:r w:rsidRPr="0053521B">
        <w:t>1.3.6.1.4.1.25506.2.65.1.1.2.1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53C10" w:rsidRPr="009540D9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9540D9" w:rsidRDefault="00053C1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9540D9" w:rsidRDefault="00053C1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>
              <w:rPr>
                <w:rFonts w:cs="Helvetica" w:hint="eastAsia"/>
              </w:rPr>
              <w:t>A</w:t>
            </w:r>
            <w:r w:rsidRPr="009540D9">
              <w:rPr>
                <w:rFonts w:cs="Helvetica"/>
              </w:rPr>
              <w:t>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9540D9" w:rsidRDefault="00053C1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9540D9" w:rsidRDefault="00053C10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053C10" w:rsidRPr="009540D9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53C10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hh3cIfQoSPassPackets</w:t>
            </w:r>
          </w:p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053C10" w:rsidRPr="009540D9" w:rsidTr="005A27FC">
        <w:tc>
          <w:tcPr>
            <w:tcW w:w="3000" w:type="dxa"/>
            <w:shd w:val="clear" w:color="auto" w:fill="auto"/>
          </w:tcPr>
          <w:p w:rsidR="00053C10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hh3cIfQoSDropPackets</w:t>
            </w:r>
          </w:p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(1.3.6.1.4.1.25506.2.65.1.1.2.1.1.2)</w:t>
            </w:r>
          </w:p>
        </w:tc>
        <w:tc>
          <w:tcPr>
            <w:tcW w:w="144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053C10" w:rsidRPr="009540D9" w:rsidTr="005A27FC">
        <w:tc>
          <w:tcPr>
            <w:tcW w:w="3000" w:type="dxa"/>
            <w:shd w:val="clear" w:color="auto" w:fill="auto"/>
          </w:tcPr>
          <w:p w:rsidR="00053C10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hh3cIfQoSPassBytes</w:t>
            </w:r>
          </w:p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(1.3.6.1.4.1.25506.2.65.1.1.2.1.1.3)</w:t>
            </w:r>
          </w:p>
        </w:tc>
        <w:tc>
          <w:tcPr>
            <w:tcW w:w="144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053C10" w:rsidRPr="009540D9" w:rsidTr="005A27FC">
        <w:tc>
          <w:tcPr>
            <w:tcW w:w="3000" w:type="dxa"/>
            <w:shd w:val="clear" w:color="auto" w:fill="auto"/>
          </w:tcPr>
          <w:p w:rsidR="00053C10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hh3cIfQoSPassPPS</w:t>
            </w:r>
          </w:p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(1.3.6.1.4.1.25506.2.65.1.1.2.1.1.4)</w:t>
            </w:r>
          </w:p>
        </w:tc>
        <w:tc>
          <w:tcPr>
            <w:tcW w:w="144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053C10" w:rsidRPr="009540D9" w:rsidTr="005A27FC">
        <w:tc>
          <w:tcPr>
            <w:tcW w:w="3000" w:type="dxa"/>
            <w:shd w:val="clear" w:color="auto" w:fill="auto"/>
          </w:tcPr>
          <w:p w:rsidR="00053C10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hh3cIfQoSPassBPS</w:t>
            </w:r>
          </w:p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(1.3.6.1.4.1.25506.2.65.1.1.2.1.1.5)</w:t>
            </w:r>
          </w:p>
        </w:tc>
        <w:tc>
          <w:tcPr>
            <w:tcW w:w="144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053C10" w:rsidRPr="009540D9" w:rsidTr="005A27FC">
        <w:tc>
          <w:tcPr>
            <w:tcW w:w="3000" w:type="dxa"/>
            <w:shd w:val="clear" w:color="auto" w:fill="auto"/>
          </w:tcPr>
          <w:p w:rsidR="00053C10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hh3cIfQoSDropBytes</w:t>
            </w:r>
          </w:p>
          <w:p w:rsidR="00053C10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6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053C10" w:rsidRPr="009540D9" w:rsidTr="005A27FC">
        <w:tc>
          <w:tcPr>
            <w:tcW w:w="3000" w:type="dxa"/>
            <w:shd w:val="clear" w:color="auto" w:fill="auto"/>
          </w:tcPr>
          <w:p w:rsidR="00053C10" w:rsidRPr="006A71C5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hh3cIfQoSQueueLengthInPkts</w:t>
            </w:r>
          </w:p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7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As per MIB</w:t>
            </w:r>
          </w:p>
        </w:tc>
      </w:tr>
      <w:tr w:rsidR="00053C10" w:rsidRPr="009540D9" w:rsidTr="005A27FC">
        <w:tc>
          <w:tcPr>
            <w:tcW w:w="3000" w:type="dxa"/>
            <w:shd w:val="clear" w:color="auto" w:fill="auto"/>
          </w:tcPr>
          <w:p w:rsidR="00053C10" w:rsidRPr="006A71C5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hh3cIfQoSQueueLengthInBytes</w:t>
            </w:r>
          </w:p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8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053C10" w:rsidRPr="009540D9" w:rsidTr="005A27FC">
        <w:tc>
          <w:tcPr>
            <w:tcW w:w="3000" w:type="dxa"/>
            <w:shd w:val="clear" w:color="auto" w:fill="auto"/>
          </w:tcPr>
          <w:p w:rsidR="00053C10" w:rsidRPr="006A71C5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hh3cIfQoSCurQueuePkts</w:t>
            </w:r>
          </w:p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9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053C10" w:rsidRPr="009540D9" w:rsidTr="005A27FC">
        <w:tc>
          <w:tcPr>
            <w:tcW w:w="3000" w:type="dxa"/>
            <w:shd w:val="clear" w:color="auto" w:fill="auto"/>
          </w:tcPr>
          <w:p w:rsidR="00053C10" w:rsidRPr="006A71C5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hh3cIfQoSCurQueueBytes</w:t>
            </w:r>
          </w:p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10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288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053C10" w:rsidRPr="009540D9" w:rsidTr="005A27FC">
        <w:tc>
          <w:tcPr>
            <w:tcW w:w="3000" w:type="dxa"/>
            <w:shd w:val="clear" w:color="auto" w:fill="auto"/>
          </w:tcPr>
          <w:p w:rsidR="00053C10" w:rsidRPr="006A71C5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hh3cIfQoSCurQueuePPS</w:t>
            </w:r>
          </w:p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11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053C10" w:rsidRPr="009540D9" w:rsidTr="005A27FC">
        <w:tc>
          <w:tcPr>
            <w:tcW w:w="3000" w:type="dxa"/>
            <w:shd w:val="clear" w:color="auto" w:fill="auto"/>
          </w:tcPr>
          <w:p w:rsidR="00053C10" w:rsidRPr="006A71C5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hh3cIfQoSCurQueueBPS</w:t>
            </w:r>
          </w:p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12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053C10" w:rsidRPr="009540D9" w:rsidTr="005A27FC">
        <w:tc>
          <w:tcPr>
            <w:tcW w:w="3000" w:type="dxa"/>
            <w:shd w:val="clear" w:color="auto" w:fill="auto"/>
          </w:tcPr>
          <w:p w:rsidR="00053C10" w:rsidRPr="006A71C5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hh3cIfQoSTailDropPkts</w:t>
            </w:r>
          </w:p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13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053C10" w:rsidRPr="009540D9" w:rsidTr="005A27FC">
        <w:tc>
          <w:tcPr>
            <w:tcW w:w="3000" w:type="dxa"/>
            <w:shd w:val="clear" w:color="auto" w:fill="auto"/>
          </w:tcPr>
          <w:p w:rsidR="00053C10" w:rsidRPr="006A71C5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lastRenderedPageBreak/>
              <w:t>hh3cIfQoSTailDropBytes</w:t>
            </w:r>
          </w:p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14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053C10" w:rsidRPr="009540D9" w:rsidTr="005A27FC">
        <w:tc>
          <w:tcPr>
            <w:tcW w:w="3000" w:type="dxa"/>
            <w:shd w:val="clear" w:color="auto" w:fill="auto"/>
          </w:tcPr>
          <w:p w:rsidR="00053C10" w:rsidRPr="006A71C5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hh3cIfQoSTailDropPPS</w:t>
            </w:r>
          </w:p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15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053C10" w:rsidRPr="009540D9" w:rsidTr="005A27FC">
        <w:tc>
          <w:tcPr>
            <w:tcW w:w="3000" w:type="dxa"/>
            <w:shd w:val="clear" w:color="auto" w:fill="auto"/>
          </w:tcPr>
          <w:p w:rsidR="00053C10" w:rsidRPr="006A71C5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hh3cIfQoSTailDropBPS</w:t>
            </w:r>
          </w:p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16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053C10" w:rsidRPr="009540D9" w:rsidTr="005A27FC">
        <w:tc>
          <w:tcPr>
            <w:tcW w:w="3000" w:type="dxa"/>
            <w:shd w:val="clear" w:color="auto" w:fill="auto"/>
          </w:tcPr>
          <w:p w:rsidR="00053C10" w:rsidRPr="006A71C5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hh3cIfQoSWredDropPkts</w:t>
            </w:r>
          </w:p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17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053C10" w:rsidRPr="009540D9" w:rsidTr="005A27FC">
        <w:tc>
          <w:tcPr>
            <w:tcW w:w="3000" w:type="dxa"/>
            <w:shd w:val="clear" w:color="auto" w:fill="auto"/>
          </w:tcPr>
          <w:p w:rsidR="00053C10" w:rsidRPr="006A71C5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hh3cIfQoSWredDropBytes</w:t>
            </w:r>
          </w:p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18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053C10" w:rsidRPr="009540D9" w:rsidTr="005A27FC">
        <w:tc>
          <w:tcPr>
            <w:tcW w:w="3000" w:type="dxa"/>
            <w:shd w:val="clear" w:color="auto" w:fill="auto"/>
          </w:tcPr>
          <w:p w:rsidR="00053C10" w:rsidRPr="006A71C5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hh3cIfQoSWredDropPPS</w:t>
            </w:r>
          </w:p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19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  <w:tr w:rsidR="00053C10" w:rsidRPr="009540D9" w:rsidTr="005A27FC">
        <w:tc>
          <w:tcPr>
            <w:tcW w:w="3000" w:type="dxa"/>
            <w:shd w:val="clear" w:color="auto" w:fill="auto"/>
          </w:tcPr>
          <w:p w:rsidR="00053C10" w:rsidRPr="006A71C5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hh3cIfQoSWredDropBPS</w:t>
            </w:r>
          </w:p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A71C5">
              <w:rPr>
                <w:rFonts w:ascii="Helvetica" w:hAnsi="Helvetica" w:cs="Helvetica"/>
              </w:rPr>
              <w:t>(1.3.6.1.4.1.25506.2.65.1.1.2.1.1.</w:t>
            </w:r>
            <w:r w:rsidRPr="006A71C5">
              <w:rPr>
                <w:rFonts w:ascii="Helvetica" w:hAnsi="Helvetica" w:cs="Helvetica" w:hint="eastAsia"/>
              </w:rPr>
              <w:t>20</w:t>
            </w:r>
            <w:r w:rsidRPr="006A71C5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t>read</w:t>
            </w:r>
            <w:r w:rsidRPr="00E04E76">
              <w:rPr>
                <w:rFonts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04E7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053C10" w:rsidRPr="008418BF" w:rsidRDefault="00053C10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497E">
              <w:rPr>
                <w:rFonts w:ascii="Helvetica" w:hAnsi="Helvetica" w:cs="Helvetica"/>
              </w:rPr>
              <w:t>Not supported</w:t>
            </w:r>
          </w:p>
        </w:tc>
      </w:tr>
    </w:tbl>
    <w:p w:rsidR="00053C10" w:rsidRDefault="00053C10" w:rsidP="00053C10">
      <w:pPr>
        <w:pStyle w:val="Just0"/>
        <w:spacing w:before="156" w:after="156"/>
        <w:rPr>
          <w:rFonts w:ascii="Helvetica" w:hAnsi="Helvetica" w:cs="Helvetica"/>
          <w:sz w:val="21"/>
          <w:lang w:eastAsia="zh-CN"/>
        </w:rPr>
      </w:pPr>
    </w:p>
    <w:p w:rsidR="00053C10" w:rsidRPr="00053C10" w:rsidRDefault="00053C10" w:rsidP="00053C1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22" w:name="_Toc397419308"/>
      <w:bookmarkStart w:id="23" w:name="_Toc94098428"/>
      <w:r w:rsidRPr="00053C10">
        <w:rPr>
          <w:rFonts w:eastAsia="charset0MS Sans Serif"/>
        </w:rPr>
        <w:t>hh3cIfQoSLRConfigTable</w:t>
      </w:r>
      <w:bookmarkEnd w:id="9"/>
      <w:bookmarkEnd w:id="10"/>
      <w:bookmarkEnd w:id="11"/>
      <w:bookmarkEnd w:id="22"/>
      <w:bookmarkEnd w:id="23"/>
    </w:p>
    <w:p w:rsidR="00053C10" w:rsidRPr="007055A9" w:rsidRDefault="00053C10" w:rsidP="00053C10">
      <w:r w:rsidRPr="007055A9">
        <w:t>OID of this table is: 1.3.6.1.4.1.25506.2.65.1.3.1</w:t>
      </w:r>
    </w:p>
    <w:p w:rsidR="00053C10" w:rsidRPr="007055A9" w:rsidRDefault="00053C10" w:rsidP="00053C10">
      <w:pPr>
        <w:spacing w:before="156" w:after="156"/>
        <w:ind w:left="420"/>
        <w:rPr>
          <w:rFonts w:ascii="Helvetica" w:eastAsia="charset0MS Sans Serif" w:hAnsi="Helvetica" w:cs="Helvetica"/>
        </w:rPr>
      </w:pPr>
      <w:r w:rsidRPr="007055A9">
        <w:rPr>
          <w:rFonts w:ascii="Helvetica" w:eastAsia="charset0MS Sans Serif" w:hAnsi="Helvetica" w:cs="Helvetica"/>
        </w:rPr>
        <w:t>In the set operation, hh3cIfQoSLRCir, hh3cIfQoSLRCbs</w:t>
      </w:r>
      <w:r>
        <w:rPr>
          <w:rFonts w:ascii="Helvetica" w:hAnsi="Helvetica" w:cs="Helvetica" w:hint="eastAsia"/>
        </w:rPr>
        <w:t xml:space="preserve"> </w:t>
      </w:r>
      <w:r w:rsidRPr="007055A9">
        <w:rPr>
          <w:rFonts w:ascii="Helvetica" w:eastAsia="charset0MS Sans Serif" w:hAnsi="Helvetica" w:cs="Helvetica"/>
        </w:rPr>
        <w:t xml:space="preserve">should be set following the range. Get the range using the table </w:t>
      </w:r>
      <w:bookmarkStart w:id="24" w:name="_Toc148956128"/>
      <w:bookmarkStart w:id="25" w:name="_Toc138559205"/>
      <w:r w:rsidRPr="007055A9">
        <w:rPr>
          <w:rFonts w:ascii="Helvetica" w:eastAsia="charset0MS Sans Serif" w:hAnsi="Helvetica" w:cs="Helvetica"/>
        </w:rPr>
        <w:t>hh3cQoSCapabilityTable</w:t>
      </w:r>
      <w:bookmarkEnd w:id="24"/>
      <w:bookmarkEnd w:id="25"/>
      <w:r w:rsidRPr="007055A9">
        <w:rPr>
          <w:rFonts w:ascii="Helvetica" w:eastAsia="charset0MS Sans Serif" w:hAnsi="Helvetica" w:cs="Helvetica"/>
        </w:rPr>
        <w:t>.</w:t>
      </w:r>
    </w:p>
    <w:p w:rsidR="00053C10" w:rsidRPr="007055A9" w:rsidRDefault="00053C10" w:rsidP="00053C10">
      <w:pPr>
        <w:spacing w:before="156" w:after="156"/>
        <w:ind w:left="420"/>
        <w:rPr>
          <w:rFonts w:ascii="Helvetica" w:eastAsia="charset0MS Sans Serif" w:hAnsi="Helvetica" w:cs="Helvetica"/>
        </w:rPr>
      </w:pPr>
      <w:r w:rsidRPr="007055A9">
        <w:rPr>
          <w:rFonts w:ascii="Helvetica" w:eastAsia="charset0MS Sans Serif" w:hAnsi="Helvetica" w:cs="Helvetica"/>
        </w:rPr>
        <w:t>hh3cIfQoSLRCir must be bound in a set operation. If hh3cIfQoSLRCbs is not bound in the set operation, the value will be given by the system.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53C10" w:rsidRPr="00DC1FF6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Description</w:t>
            </w:r>
          </w:p>
        </w:tc>
      </w:tr>
      <w:tr w:rsidR="00053C10" w:rsidRPr="00DC1FF6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 xml:space="preserve">hh3cIfQoSLRDirection (1.3.6.1.4.1.25506.2.65.1.3.1.1.1)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053C10" w:rsidRPr="00DC1FF6" w:rsidTr="005A27FC">
        <w:tc>
          <w:tcPr>
            <w:tcW w:w="3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 xml:space="preserve">hh3cIfQoSLRCir (1.3.6.1.4.1.25506.2.65.1.3.1.1.2) </w:t>
            </w:r>
          </w:p>
        </w:tc>
        <w:tc>
          <w:tcPr>
            <w:tcW w:w="144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Range from 8 to 1048576 for </w:t>
            </w:r>
            <w:r w:rsidRPr="0008533C">
              <w:t>GigabitEthernet</w:t>
            </w:r>
            <w:r>
              <w:rPr>
                <w:rFonts w:hint="eastAsia"/>
              </w:rPr>
              <w:t xml:space="preserve">. Range from 8 to 10485760 for </w:t>
            </w:r>
            <w:r w:rsidRPr="0008533C">
              <w:t>Ten- GigabitEthernet</w:t>
            </w:r>
            <w:r>
              <w:rPr>
                <w:rFonts w:hint="eastAsia"/>
              </w:rPr>
              <w:t xml:space="preserve">. The value </w:t>
            </w:r>
            <w:r w:rsidRPr="006D62A9">
              <w:t>must be a multiple of 8</w:t>
            </w:r>
            <w:r>
              <w:rPr>
                <w:rFonts w:hint="eastAsia"/>
              </w:rPr>
              <w:t>.</w:t>
            </w:r>
          </w:p>
        </w:tc>
      </w:tr>
      <w:tr w:rsidR="00053C10" w:rsidRPr="00DC1FF6" w:rsidTr="005A27FC">
        <w:tc>
          <w:tcPr>
            <w:tcW w:w="3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 xml:space="preserve">hh3cIfQoSLRCbs (1.3.6.1.4.1.25506.2.65.1.3.1.1.3) </w:t>
            </w:r>
          </w:p>
        </w:tc>
        <w:tc>
          <w:tcPr>
            <w:tcW w:w="144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Range from 512 to 134217728. The value </w:t>
            </w:r>
            <w:r w:rsidRPr="006D62A9">
              <w:t xml:space="preserve">must be a multiple of </w:t>
            </w:r>
            <w:r>
              <w:rPr>
                <w:rFonts w:hint="eastAsia"/>
              </w:rPr>
              <w:t>512.</w:t>
            </w:r>
          </w:p>
        </w:tc>
      </w:tr>
      <w:tr w:rsidR="00053C10" w:rsidRPr="00DC1FF6" w:rsidTr="005A27FC">
        <w:tc>
          <w:tcPr>
            <w:tcW w:w="3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 xml:space="preserve">hh3cIfQoSLREbs (1.3.6.1.4.1.25506.2.65.1.3.1.1.4) </w:t>
            </w:r>
          </w:p>
        </w:tc>
        <w:tc>
          <w:tcPr>
            <w:tcW w:w="144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2A2955">
              <w:rPr>
                <w:rFonts w:ascii="Helvetica" w:hAnsi="Helvetica" w:cs="Helvetica"/>
              </w:rPr>
              <w:t>Not supported</w:t>
            </w:r>
          </w:p>
        </w:tc>
      </w:tr>
      <w:tr w:rsidR="00053C10" w:rsidRPr="00DC1FF6" w:rsidTr="005A27FC">
        <w:tc>
          <w:tcPr>
            <w:tcW w:w="3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 xml:space="preserve">hh3cIfQoSRowStatus </w:t>
            </w:r>
            <w:r w:rsidRPr="00DC1FF6">
              <w:lastRenderedPageBreak/>
              <w:t xml:space="preserve">(1.3.6.1.4.1.25506.2.65.1.3.1.1.5) </w:t>
            </w:r>
          </w:p>
        </w:tc>
        <w:tc>
          <w:tcPr>
            <w:tcW w:w="144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lastRenderedPageBreak/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 xml:space="preserve">Only support active(1), </w:t>
            </w:r>
            <w:r w:rsidRPr="00DC1FF6">
              <w:lastRenderedPageBreak/>
              <w:t>createAndGo(4), and destroy(6).</w:t>
            </w:r>
          </w:p>
        </w:tc>
      </w:tr>
      <w:tr w:rsidR="00053C10" w:rsidRPr="00DC1FF6" w:rsidTr="005A27FC">
        <w:tc>
          <w:tcPr>
            <w:tcW w:w="3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503A36">
              <w:lastRenderedPageBreak/>
              <w:t>hh3cIfQoSLRPir</w:t>
            </w:r>
            <w:r>
              <w:rPr>
                <w:rFonts w:hint="eastAsia"/>
              </w:rPr>
              <w:t xml:space="preserve"> </w:t>
            </w:r>
            <w:r w:rsidRPr="00503A36">
              <w:t>1.3.6.1.4.1.25506.2.65.1.3.1.1.6</w:t>
            </w:r>
            <w:r w:rsidRPr="00503A36">
              <w:rPr>
                <w:rFonts w:hint="eastAsia"/>
              </w:rPr>
              <w:t>）</w:t>
            </w:r>
          </w:p>
        </w:tc>
        <w:tc>
          <w:tcPr>
            <w:tcW w:w="144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503A36">
              <w:t>Not supported</w:t>
            </w:r>
          </w:p>
        </w:tc>
      </w:tr>
    </w:tbl>
    <w:p w:rsidR="00053C10" w:rsidRPr="009540D9" w:rsidRDefault="00053C10" w:rsidP="00053C10">
      <w:pPr>
        <w:spacing w:before="156" w:after="156"/>
        <w:ind w:left="420"/>
        <w:rPr>
          <w:rFonts w:ascii="Helvetica" w:hAnsi="Helvetica" w:cs="Helvetica"/>
        </w:rPr>
      </w:pPr>
    </w:p>
    <w:p w:rsidR="00053C10" w:rsidRPr="00053C10" w:rsidRDefault="00053C10" w:rsidP="00053C1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26" w:name="_Toc331080880"/>
      <w:bookmarkStart w:id="27" w:name="_Toc331086451"/>
      <w:bookmarkStart w:id="28" w:name="_Toc397419309"/>
      <w:bookmarkStart w:id="29" w:name="_Toc94098429"/>
      <w:r w:rsidRPr="00053C10">
        <w:rPr>
          <w:rFonts w:eastAsia="charset0MS Sans Serif"/>
        </w:rPr>
        <w:t>hh3cIfQoSPortPriorityTable</w:t>
      </w:r>
      <w:bookmarkEnd w:id="26"/>
      <w:bookmarkEnd w:id="27"/>
      <w:bookmarkEnd w:id="28"/>
      <w:bookmarkEnd w:id="29"/>
    </w:p>
    <w:p w:rsidR="00053C10" w:rsidRPr="001D740E" w:rsidRDefault="00053C10" w:rsidP="00053C10">
      <w:r>
        <w:t>OID of this table is: 1.3.6.1.4.1.25506.2.65.1.</w:t>
      </w:r>
      <w:r>
        <w:rPr>
          <w:rFonts w:hint="eastAsia"/>
        </w:rPr>
        <w:t>7</w:t>
      </w:r>
      <w:r>
        <w:t>.1</w:t>
      </w:r>
      <w:r>
        <w:rPr>
          <w:rFonts w:hint="eastAsia"/>
        </w:rPr>
        <w:t>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53C10" w:rsidRPr="00DC1FF6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Description</w:t>
            </w:r>
          </w:p>
        </w:tc>
      </w:tr>
      <w:tr w:rsidR="00053C10" w:rsidRPr="00DC1FF6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3A2F44">
              <w:t>hh3cIfQoSPortPriorityValue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7</w:t>
            </w:r>
            <w:r w:rsidRPr="00DC1FF6">
              <w:t>.1.1.1</w:t>
            </w:r>
            <w:r>
              <w:rPr>
                <w:rFonts w:hint="eastAsia"/>
              </w:rPr>
              <w:t>.1</w:t>
            </w:r>
            <w: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3A2F44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>
              <w:t>A</w:t>
            </w:r>
            <w:r>
              <w:rPr>
                <w:rFonts w:hint="eastAsia"/>
              </w:rPr>
              <w:t>s per MIB</w:t>
            </w:r>
          </w:p>
        </w:tc>
      </w:tr>
    </w:tbl>
    <w:p w:rsidR="00053C10" w:rsidRPr="001F7839" w:rsidRDefault="00053C10" w:rsidP="00053C10">
      <w:bookmarkStart w:id="30" w:name="_Toc331080881"/>
      <w:bookmarkStart w:id="31" w:name="_Toc331086452"/>
    </w:p>
    <w:p w:rsidR="00053C10" w:rsidRPr="00053C10" w:rsidRDefault="00053C10" w:rsidP="00053C1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32" w:name="_Toc397419310"/>
      <w:bookmarkStart w:id="33" w:name="_Toc94098430"/>
      <w:r w:rsidRPr="00053C10">
        <w:rPr>
          <w:rFonts w:eastAsia="charset0MS Sans Serif"/>
        </w:rPr>
        <w:t>hh3cIfQoSPortPirorityTrustTable</w:t>
      </w:r>
      <w:bookmarkEnd w:id="30"/>
      <w:bookmarkEnd w:id="31"/>
      <w:bookmarkEnd w:id="32"/>
      <w:bookmarkEnd w:id="33"/>
    </w:p>
    <w:p w:rsidR="00053C10" w:rsidRPr="00075614" w:rsidRDefault="00053C10" w:rsidP="00053C10">
      <w:pPr>
        <w:spacing w:before="156" w:after="156" w:line="360" w:lineRule="atLeast"/>
      </w:pPr>
      <w:r>
        <w:t>OID of this table is: 1.3.6.1.4.1.25506.2.65.1.</w:t>
      </w:r>
      <w:r>
        <w:rPr>
          <w:rFonts w:hint="eastAsia"/>
        </w:rPr>
        <w:t>7</w:t>
      </w:r>
      <w:r>
        <w:t>.1</w:t>
      </w:r>
      <w:r>
        <w:rPr>
          <w:rFonts w:hint="eastAsia"/>
        </w:rPr>
        <w:t>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53C10" w:rsidRPr="00DC1FF6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Description</w:t>
            </w:r>
          </w:p>
        </w:tc>
      </w:tr>
      <w:tr w:rsidR="00053C10" w:rsidRPr="00DC1FF6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BB2BA4">
              <w:rPr>
                <w:lang w:val="zh-CN"/>
              </w:rPr>
              <w:t>hh3cIfQoSPortPriorityTrustTrustType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7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>.1</w:t>
            </w:r>
            <w:r>
              <w:rPr>
                <w:rFonts w:hint="eastAsia"/>
              </w:rPr>
              <w:t>.1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3A2F44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r>
              <w:t>dot1p(2)</w:t>
            </w:r>
            <w:r>
              <w:rPr>
                <w:rFonts w:hint="eastAsia"/>
              </w:rPr>
              <w:t xml:space="preserve"> and </w:t>
            </w:r>
            <w:r>
              <w:t>dscp(3)</w:t>
            </w:r>
            <w:r>
              <w:rPr>
                <w:rFonts w:hint="eastAsia"/>
              </w:rPr>
              <w:t>. The default value is dot1p(2).</w:t>
            </w:r>
          </w:p>
        </w:tc>
      </w:tr>
      <w:tr w:rsidR="00053C10" w:rsidRPr="00DC1FF6" w:rsidTr="005A27FC">
        <w:tc>
          <w:tcPr>
            <w:tcW w:w="3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0E7A10">
              <w:t>hh3cIfQoSPortPriorityTrustOvercastType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7</w:t>
            </w:r>
            <w:r w:rsidRPr="00DC1FF6">
              <w:t>.1.</w:t>
            </w:r>
            <w:r>
              <w:rPr>
                <w:rFonts w:hint="eastAsia"/>
              </w:rPr>
              <w:t>2</w:t>
            </w:r>
            <w:r w:rsidRPr="00DC1FF6">
              <w:t>.</w:t>
            </w:r>
            <w:r>
              <w:rPr>
                <w:rFonts w:hint="eastAsia"/>
              </w:rPr>
              <w:t>1.2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3A2F44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 w:rsidRPr="00F61BA2">
              <w:rPr>
                <w:lang w:val="zh-CN"/>
              </w:rPr>
              <w:t xml:space="preserve"> noOvercast(1)</w:t>
            </w:r>
          </w:p>
        </w:tc>
      </w:tr>
    </w:tbl>
    <w:p w:rsidR="00053C10" w:rsidRPr="001F7839" w:rsidRDefault="00053C10" w:rsidP="00053C10">
      <w:bookmarkStart w:id="34" w:name="_Toc331080882"/>
      <w:bookmarkStart w:id="35" w:name="_Toc331086453"/>
    </w:p>
    <w:p w:rsidR="00053C10" w:rsidRPr="00053C10" w:rsidRDefault="00053C10" w:rsidP="00053C1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eastAsia="charset0MS Sans Serif"/>
        </w:rPr>
      </w:pPr>
      <w:bookmarkStart w:id="36" w:name="_Toc397419311"/>
      <w:bookmarkStart w:id="37" w:name="_Toc94098431"/>
      <w:r w:rsidRPr="00053C10">
        <w:rPr>
          <w:rFonts w:eastAsia="charset0MS Sans Serif"/>
        </w:rPr>
        <w:t>hh3cIfQoSPrePriMapTable</w:t>
      </w:r>
      <w:bookmarkEnd w:id="34"/>
      <w:bookmarkEnd w:id="35"/>
      <w:bookmarkEnd w:id="36"/>
      <w:bookmarkEnd w:id="37"/>
    </w:p>
    <w:p w:rsidR="00053C10" w:rsidRPr="001D740E" w:rsidRDefault="00053C10" w:rsidP="00053C10">
      <w:r>
        <w:t>OID of this table is: 1.3.6.1.4.1.25506.2.65.1.</w:t>
      </w:r>
      <w:r>
        <w:rPr>
          <w:rFonts w:hint="eastAsia"/>
        </w:rPr>
        <w:t>9</w:t>
      </w:r>
      <w:r>
        <w:t>.1</w:t>
      </w:r>
      <w:r>
        <w:rPr>
          <w:rFonts w:hint="eastAsia"/>
        </w:rPr>
        <w:t>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53C10" w:rsidRPr="00DC1FF6" w:rsidTr="005A27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Head"/>
            </w:pPr>
            <w:r w:rsidRPr="00DC1FF6">
              <w:t>Description</w:t>
            </w:r>
          </w:p>
        </w:tc>
      </w:tr>
      <w:tr w:rsidR="00053C10" w:rsidRPr="00DC1FF6" w:rsidTr="005A27FC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636F8C">
              <w:t>hh3cIfQoSPrePriMapTableType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9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.1</w:t>
            </w:r>
            <w:r>
              <w:rPr>
                <w:rFonts w:hint="eastAsia"/>
              </w:rPr>
              <w:t>.1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636F8C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Only s</w:t>
            </w:r>
            <w:r w:rsidRPr="00DC1FF6">
              <w:t>upport</w:t>
            </w:r>
            <w:r>
              <w:rPr>
                <w:rFonts w:hint="eastAsia"/>
              </w:rPr>
              <w:t xml:space="preserve"> </w:t>
            </w:r>
            <w:r>
              <w:t>dot1pToLp(1), dot1pToDp(2)</w:t>
            </w:r>
            <w:r w:rsidRPr="00973D01">
              <w:t>,</w:t>
            </w:r>
            <w:r>
              <w:rPr>
                <w:rFonts w:hint="eastAsia"/>
              </w:rPr>
              <w:t xml:space="preserve"> </w:t>
            </w:r>
            <w:r w:rsidRPr="00973D01">
              <w:t>dscpToDp(6),</w:t>
            </w:r>
            <w:r>
              <w:rPr>
                <w:rFonts w:hint="eastAsia"/>
              </w:rPr>
              <w:t xml:space="preserve"> </w:t>
            </w:r>
            <w:r w:rsidRPr="00973D01">
              <w:t>dscpToDot1p(7),</w:t>
            </w:r>
            <w:r>
              <w:rPr>
                <w:rFonts w:hint="eastAsia"/>
              </w:rPr>
              <w:t xml:space="preserve"> </w:t>
            </w:r>
            <w:r w:rsidRPr="00973D01">
              <w:t>dscpToDscp(9),</w:t>
            </w:r>
            <w:r>
              <w:rPr>
                <w:rFonts w:hint="eastAsia"/>
              </w:rPr>
              <w:t xml:space="preserve"> </w:t>
            </w:r>
            <w:r w:rsidRPr="00973D01">
              <w:t>expToDot1p(12)</w:t>
            </w:r>
            <w:r>
              <w:rPr>
                <w:rFonts w:hint="eastAsia"/>
              </w:rPr>
              <w:t xml:space="preserve"> and</w:t>
            </w:r>
            <w:r>
              <w:t xml:space="preserve"> </w:t>
            </w:r>
            <w:r w:rsidRPr="00973D01">
              <w:t>dot1pToExp(30)</w:t>
            </w:r>
            <w:r>
              <w:rPr>
                <w:rFonts w:hint="eastAsia"/>
              </w:rPr>
              <w:t>.</w:t>
            </w:r>
          </w:p>
        </w:tc>
      </w:tr>
      <w:tr w:rsidR="00053C10" w:rsidRPr="00DC1FF6" w:rsidTr="005A27FC">
        <w:tc>
          <w:tcPr>
            <w:tcW w:w="3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636F8C">
              <w:t>hh3cIfQoSPrePriMapTableColor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9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.1</w:t>
            </w:r>
            <w:r>
              <w:rPr>
                <w:rFonts w:hint="eastAsia"/>
              </w:rPr>
              <w:t>.2</w:t>
            </w:r>
            <w:r>
              <w:t>)</w:t>
            </w:r>
          </w:p>
        </w:tc>
        <w:tc>
          <w:tcPr>
            <w:tcW w:w="144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636F8C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>
              <w:t>O</w:t>
            </w:r>
            <w:r>
              <w:rPr>
                <w:rFonts w:hint="eastAsia"/>
              </w:rPr>
              <w:t>nly support noColor(1).</w:t>
            </w:r>
          </w:p>
        </w:tc>
      </w:tr>
      <w:tr w:rsidR="00053C10" w:rsidRPr="00DC1FF6" w:rsidTr="005A27FC">
        <w:tc>
          <w:tcPr>
            <w:tcW w:w="3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636F8C">
              <w:t>hh3cIfQoSPrePriMapTableDirection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9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.1</w:t>
            </w:r>
            <w:r>
              <w:rPr>
                <w:rFonts w:hint="eastAsia"/>
              </w:rPr>
              <w:t>.3</w:t>
            </w:r>
            <w:r w:rsidRPr="00DC1FF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636F8C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>
              <w:t>O</w:t>
            </w:r>
            <w:r>
              <w:rPr>
                <w:rFonts w:hint="eastAsia"/>
              </w:rPr>
              <w:t>nly support noDirection(1).</w:t>
            </w:r>
          </w:p>
        </w:tc>
      </w:tr>
      <w:tr w:rsidR="00053C10" w:rsidRPr="00DC1FF6" w:rsidTr="005A27FC">
        <w:tc>
          <w:tcPr>
            <w:tcW w:w="3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636F8C">
              <w:t>hh3cIfQoSPrePriMapTableImportValue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9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.1</w:t>
            </w:r>
            <w:r>
              <w:rPr>
                <w:rFonts w:hint="eastAsia"/>
              </w:rPr>
              <w:t>.4</w:t>
            </w:r>
            <w:r w:rsidRPr="00DC1FF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636F8C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053C10" w:rsidRPr="00DC1FF6" w:rsidTr="005A27FC">
        <w:tc>
          <w:tcPr>
            <w:tcW w:w="3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636F8C">
              <w:lastRenderedPageBreak/>
              <w:t>hh3cIfQoSPrePriMapTableExportValue</w:t>
            </w:r>
            <w:r w:rsidRPr="00DC1FF6">
              <w:t xml:space="preserve"> (1.3.6.1.4.1.25506.2.65.1.</w:t>
            </w:r>
            <w:r>
              <w:rPr>
                <w:rFonts w:hint="eastAsia"/>
              </w:rPr>
              <w:t>9</w:t>
            </w:r>
            <w:r w:rsidRPr="00DC1FF6">
              <w:t>.1.</w:t>
            </w:r>
            <w:r>
              <w:rPr>
                <w:rFonts w:hint="eastAsia"/>
              </w:rPr>
              <w:t>4</w:t>
            </w:r>
            <w:r w:rsidRPr="00DC1FF6">
              <w:t>.1</w:t>
            </w:r>
            <w:r>
              <w:rPr>
                <w:rFonts w:hint="eastAsia"/>
              </w:rPr>
              <w:t>.5</w:t>
            </w:r>
            <w:r w:rsidRPr="00DC1FF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3A2F44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Current</w:t>
            </w:r>
          </w:p>
        </w:tc>
        <w:tc>
          <w:tcPr>
            <w:tcW w:w="2880" w:type="dxa"/>
            <w:shd w:val="clear" w:color="auto" w:fill="auto"/>
          </w:tcPr>
          <w:p w:rsidR="00053C10" w:rsidRPr="00DC1FF6" w:rsidRDefault="00053C10" w:rsidP="005A27FC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</w:tbl>
    <w:p w:rsidR="00053C10" w:rsidRDefault="00053C10" w:rsidP="00053C10">
      <w:pPr>
        <w:pStyle w:val="Just0"/>
        <w:spacing w:before="156" w:after="156"/>
        <w:rPr>
          <w:rFonts w:ascii="Helvetica" w:hAnsi="Helvetica" w:cs="Helvetica"/>
          <w:sz w:val="21"/>
          <w:lang w:val="en-US" w:eastAsia="zh-CN"/>
        </w:rPr>
      </w:pPr>
    </w:p>
    <w:sectPr w:rsidR="00053C10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05E" w:rsidRDefault="00A5205E">
      <w:r>
        <w:separator/>
      </w:r>
    </w:p>
  </w:endnote>
  <w:endnote w:type="continuationSeparator" w:id="0">
    <w:p w:rsidR="00A5205E" w:rsidRDefault="00A52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harset0Courier">
    <w:altName w:val="MS Mincho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4F01ED">
      <w:rPr>
        <w:noProof/>
      </w:rPr>
      <w:t>2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4F01ED">
      <w:fldChar w:fldCharType="begin"/>
    </w:r>
    <w:r w:rsidR="004F01ED">
      <w:instrText xml:space="preserve"> NUMPAGES  \* Arabic  \* MERGEFORMAT </w:instrText>
    </w:r>
    <w:r w:rsidR="004F01ED">
      <w:fldChar w:fldCharType="separate"/>
    </w:r>
    <w:r w:rsidR="004F01ED">
      <w:rPr>
        <w:noProof/>
      </w:rPr>
      <w:t>3</w:t>
    </w:r>
    <w:r w:rsidR="004F01ED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05E" w:rsidRDefault="00A5205E">
      <w:r>
        <w:separator/>
      </w:r>
    </w:p>
  </w:footnote>
  <w:footnote w:type="continuationSeparator" w:id="0">
    <w:p w:rsidR="00A5205E" w:rsidRDefault="00A52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32E22C8C" wp14:editId="29D3CD2E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053C10" w:rsidRPr="00053C10">
      <w:t xml:space="preserve"> HH3C-IFQOS2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53C10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01ED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205E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053C10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053C1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053C1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053C1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053C1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053C10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053C10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053C10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65FA0-8931-45D0-9F0A-BD5D214D4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3</Pages>
  <Words>650</Words>
  <Characters>6334</Characters>
  <Application>Microsoft Office Word</Application>
  <DocSecurity>0</DocSecurity>
  <Lines>372</Lines>
  <Paragraphs>290</Paragraphs>
  <ScaleCrop>false</ScaleCrop>
  <Company/>
  <LinksUpToDate>false</LinksUpToDate>
  <CharactersWithSpaces>6694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25</cp:revision>
  <cp:lastPrinted>2010-05-04T10:01:00Z</cp:lastPrinted>
  <dcterms:created xsi:type="dcterms:W3CDTF">2014-07-11T01:33:00Z</dcterms:created>
  <dcterms:modified xsi:type="dcterms:W3CDTF">2022-01-26T06:04:00Z</dcterms:modified>
</cp:coreProperties>
</file>